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D9D5" w14:textId="2FFC19FE" w:rsidR="00BA00AB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COUDRAY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757DF704" w14:textId="7C7A5B2C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089799" w14:textId="09B5FBD1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7C4C2" w14:textId="77777777" w:rsidR="006869CE" w:rsidRDefault="006869CE" w:rsidP="006869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Oxfordshire and Berkshire.</w:t>
      </w:r>
    </w:p>
    <w:p w14:paraId="258A4723" w14:textId="15A972F9" w:rsidR="006869CE" w:rsidRDefault="006869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p.249)</w:t>
      </w:r>
    </w:p>
    <w:p w14:paraId="78AB183F" w14:textId="3E0E76A4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</w:t>
      </w:r>
      <w:r w:rsidR="00025802">
        <w:rPr>
          <w:rFonts w:ascii="Times New Roman" w:hAnsi="Times New Roman" w:cs="Times New Roman"/>
          <w:sz w:val="24"/>
          <w:szCs w:val="24"/>
        </w:rPr>
        <w:t>Oxfordshire and Berkshire</w:t>
      </w:r>
      <w:r>
        <w:rPr>
          <w:rFonts w:ascii="Times New Roman" w:hAnsi="Times New Roman" w:cs="Times New Roman"/>
          <w:sz w:val="24"/>
          <w:szCs w:val="24"/>
        </w:rPr>
        <w:t>.   (C.F.R. 1413-22 p.6)</w:t>
      </w:r>
    </w:p>
    <w:p w14:paraId="154F19F3" w14:textId="16A331DB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BC6957" w14:textId="1021ECB9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33EF1" w14:textId="20AC7CEC" w:rsidR="00932527" w:rsidRDefault="009325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144121A2" w14:textId="716B49DC" w:rsidR="006869CE" w:rsidRPr="00932527" w:rsidRDefault="006869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January 2022</w:t>
      </w:r>
    </w:p>
    <w:sectPr w:rsidR="006869CE" w:rsidRPr="009325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3554" w14:textId="77777777" w:rsidR="00247FBE" w:rsidRDefault="00247FBE" w:rsidP="009139A6">
      <w:r>
        <w:separator/>
      </w:r>
    </w:p>
  </w:endnote>
  <w:endnote w:type="continuationSeparator" w:id="0">
    <w:p w14:paraId="70D45C1C" w14:textId="77777777" w:rsidR="00247FBE" w:rsidRDefault="00247F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7B6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09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AB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764D" w14:textId="77777777" w:rsidR="00247FBE" w:rsidRDefault="00247FBE" w:rsidP="009139A6">
      <w:r>
        <w:separator/>
      </w:r>
    </w:p>
  </w:footnote>
  <w:footnote w:type="continuationSeparator" w:id="0">
    <w:p w14:paraId="36C37B32" w14:textId="77777777" w:rsidR="00247FBE" w:rsidRDefault="00247F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EB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92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32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527"/>
    <w:rsid w:val="00025802"/>
    <w:rsid w:val="000666E0"/>
    <w:rsid w:val="00247FBE"/>
    <w:rsid w:val="002510B7"/>
    <w:rsid w:val="005C130B"/>
    <w:rsid w:val="006869CE"/>
    <w:rsid w:val="00826F5C"/>
    <w:rsid w:val="009139A6"/>
    <w:rsid w:val="00932527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5EAFB"/>
  <w15:chartTrackingRefBased/>
  <w15:docId w15:val="{2B97668F-BBB8-4095-BCA9-8C809560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2021-08-23T10:37:00Z</dcterms:created>
  <dcterms:modified xsi:type="dcterms:W3CDTF">2022-01-05T07:55:00Z</dcterms:modified>
</cp:coreProperties>
</file>